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61376" w14:textId="5F548A77" w:rsidR="00DB472E" w:rsidRPr="00DB472E" w:rsidRDefault="00DB472E" w:rsidP="00DB472E">
      <w:pPr>
        <w:ind w:right="-1"/>
        <w:jc w:val="right"/>
      </w:pPr>
    </w:p>
    <w:p w14:paraId="40F57A1F" w14:textId="77777777" w:rsidR="00D014AF" w:rsidRDefault="00D014AF">
      <w:pPr>
        <w:ind w:right="-1"/>
        <w:jc w:val="center"/>
      </w:pPr>
      <w:r>
        <w:object w:dxaOrig="974" w:dyaOrig="1262" w14:anchorId="170D51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4.5pt" o:ole="" fillcolor="window">
            <v:imagedata r:id="rId7" o:title=""/>
          </v:shape>
          <o:OLEObject Type="Embed" ProgID="Word.Picture.8" ShapeID="_x0000_i1025" DrawAspect="Content" ObjectID="_1835871585" r:id="rId8"/>
        </w:object>
      </w:r>
    </w:p>
    <w:p w14:paraId="245AD274" w14:textId="77777777" w:rsidR="00D014AF" w:rsidRDefault="00D014AF">
      <w:pPr>
        <w:jc w:val="center"/>
        <w:rPr>
          <w:rFonts w:eastAsia="MS Mincho"/>
          <w:b/>
          <w:sz w:val="21"/>
          <w:szCs w:val="21"/>
          <w:lang w:eastAsia="ja-JP"/>
        </w:rPr>
      </w:pPr>
      <w:proofErr w:type="gramStart"/>
      <w:r>
        <w:rPr>
          <w:b/>
          <w:sz w:val="21"/>
          <w:szCs w:val="21"/>
        </w:rPr>
        <w:t>РЕСПУБЛИКА  КАРЕЛИЯ</w:t>
      </w:r>
      <w:proofErr w:type="gramEnd"/>
    </w:p>
    <w:p w14:paraId="4B4861CA" w14:textId="77777777" w:rsidR="00D014AF" w:rsidRDefault="00D014AF">
      <w:pPr>
        <w:jc w:val="center"/>
        <w:rPr>
          <w:rFonts w:eastAsia="MS Mincho"/>
          <w:b/>
          <w:sz w:val="22"/>
          <w:szCs w:val="24"/>
          <w:lang w:eastAsia="ja-JP"/>
        </w:rPr>
      </w:pPr>
    </w:p>
    <w:p w14:paraId="32DC5E52" w14:textId="77777777" w:rsidR="00D014AF" w:rsidRDefault="00D014AF">
      <w:pPr>
        <w:jc w:val="center"/>
        <w:rPr>
          <w:rFonts w:eastAsia="MS Mincho"/>
          <w:b/>
          <w:sz w:val="24"/>
          <w:lang w:eastAsia="ja-JP"/>
        </w:rPr>
      </w:pPr>
      <w:r>
        <w:rPr>
          <w:b/>
        </w:rPr>
        <w:t>МУНИЦИПАЛЬНОЕ ОБРАЗОВАНИЕ</w:t>
      </w:r>
    </w:p>
    <w:p w14:paraId="4B1B44C2" w14:textId="77777777" w:rsidR="00D014AF" w:rsidRDefault="00D014AF">
      <w:pPr>
        <w:spacing w:line="360" w:lineRule="auto"/>
        <w:jc w:val="center"/>
        <w:rPr>
          <w:rFonts w:eastAsia="MS Mincho"/>
          <w:b/>
          <w:sz w:val="28"/>
          <w:lang w:eastAsia="ja-JP"/>
        </w:rPr>
      </w:pPr>
      <w:r>
        <w:rPr>
          <w:b/>
        </w:rPr>
        <w:t>«</w:t>
      </w:r>
      <w:proofErr w:type="gramStart"/>
      <w:r>
        <w:rPr>
          <w:b/>
        </w:rPr>
        <w:t>КАЛЕВАЛЬСКИЙ  НАЦИОНАЛЬНЫЙ</w:t>
      </w:r>
      <w:proofErr w:type="gramEnd"/>
      <w:r>
        <w:rPr>
          <w:b/>
        </w:rPr>
        <w:t xml:space="preserve">  РАЙОН»</w:t>
      </w:r>
    </w:p>
    <w:p w14:paraId="70299F90" w14:textId="77777777" w:rsidR="00D014AF" w:rsidRDefault="00D014AF">
      <w:pPr>
        <w:pStyle w:val="1"/>
        <w:rPr>
          <w:sz w:val="26"/>
          <w:szCs w:val="26"/>
        </w:rPr>
      </w:pPr>
      <w:r>
        <w:t xml:space="preserve"> </w:t>
      </w:r>
      <w:proofErr w:type="gramStart"/>
      <w:r>
        <w:rPr>
          <w:sz w:val="26"/>
          <w:szCs w:val="26"/>
        </w:rPr>
        <w:t>СОВЕТ  КАЛЕВАЛЬСКОГО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МУНИЦИПАЛЬНОГО  РАЙОНА</w:t>
      </w:r>
      <w:proofErr w:type="gramEnd"/>
    </w:p>
    <w:p w14:paraId="07DB5665" w14:textId="77777777" w:rsidR="00D014AF" w:rsidRDefault="00D014AF">
      <w:pPr>
        <w:jc w:val="center"/>
        <w:rPr>
          <w:rFonts w:eastAsia="MS Mincho"/>
          <w:b/>
          <w:lang w:eastAsia="ja-JP"/>
        </w:rPr>
      </w:pPr>
    </w:p>
    <w:p w14:paraId="048E1692" w14:textId="77777777" w:rsidR="00A56724" w:rsidRPr="00CF7102" w:rsidRDefault="00D014AF" w:rsidP="00A56724">
      <w:pPr>
        <w:widowControl w:val="0"/>
        <w:numPr>
          <w:ilvl w:val="0"/>
          <w:numId w:val="13"/>
        </w:numPr>
        <w:tabs>
          <w:tab w:val="clear" w:pos="0"/>
          <w:tab w:val="num" w:pos="432"/>
        </w:tabs>
        <w:suppressAutoHyphens/>
        <w:spacing w:line="360" w:lineRule="auto"/>
        <w:jc w:val="center"/>
        <w:rPr>
          <w:rFonts w:eastAsia="Arial Unicode MS"/>
          <w:b/>
          <w:sz w:val="24"/>
          <w:szCs w:val="24"/>
          <w:lang w:eastAsia="ar-SA" w:bidi="ru-RU"/>
        </w:rPr>
      </w:pPr>
      <w:r w:rsidRPr="00DD3BDB">
        <w:rPr>
          <w:b/>
          <w:sz w:val="24"/>
          <w:szCs w:val="24"/>
        </w:rPr>
        <w:t xml:space="preserve">  </w:t>
      </w:r>
      <w:r w:rsidRPr="00DD3BDB">
        <w:rPr>
          <w:b/>
          <w:sz w:val="24"/>
          <w:szCs w:val="24"/>
        </w:rPr>
        <w:tab/>
      </w:r>
      <w:r w:rsidRPr="00DD3BDB">
        <w:rPr>
          <w:sz w:val="24"/>
          <w:szCs w:val="24"/>
        </w:rPr>
        <w:tab/>
      </w:r>
      <w:r w:rsidR="00044734" w:rsidRPr="00CF7102">
        <w:rPr>
          <w:b/>
          <w:sz w:val="24"/>
          <w:szCs w:val="24"/>
          <w:lang w:val="en-US" w:eastAsia="ar-SA"/>
        </w:rPr>
        <w:t>X</w:t>
      </w:r>
      <w:r w:rsidR="00551AF3" w:rsidRPr="00CF7102">
        <w:rPr>
          <w:b/>
          <w:sz w:val="24"/>
          <w:szCs w:val="24"/>
          <w:lang w:val="en-US" w:eastAsia="ar-SA"/>
        </w:rPr>
        <w:t>V</w:t>
      </w:r>
      <w:r w:rsidR="00044734" w:rsidRPr="00CF7102">
        <w:rPr>
          <w:b/>
          <w:sz w:val="24"/>
          <w:szCs w:val="24"/>
          <w:lang w:val="en-US" w:eastAsia="ar-SA"/>
        </w:rPr>
        <w:t>I</w:t>
      </w:r>
      <w:r w:rsidR="00CF7102" w:rsidRPr="00CF7102">
        <w:rPr>
          <w:b/>
          <w:sz w:val="24"/>
          <w:szCs w:val="24"/>
          <w:lang w:val="en-US" w:eastAsia="ar-SA"/>
        </w:rPr>
        <w:t>I</w:t>
      </w:r>
      <w:r w:rsidR="00044734" w:rsidRPr="00CF7102">
        <w:rPr>
          <w:b/>
          <w:sz w:val="24"/>
          <w:szCs w:val="24"/>
          <w:lang w:eastAsia="ar-SA"/>
        </w:rPr>
        <w:t xml:space="preserve"> </w:t>
      </w:r>
      <w:r w:rsidR="00A56724" w:rsidRPr="00CF7102">
        <w:rPr>
          <w:rFonts w:eastAsia="Arial Unicode MS"/>
          <w:b/>
          <w:bCs/>
          <w:sz w:val="24"/>
          <w:szCs w:val="24"/>
          <w:lang w:eastAsia="ar-SA" w:bidi="ru-RU"/>
        </w:rPr>
        <w:t>заседание</w:t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 xml:space="preserve"> </w:t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bCs/>
          <w:sz w:val="24"/>
          <w:szCs w:val="24"/>
          <w:lang w:eastAsia="ar-SA" w:bidi="ru-RU"/>
        </w:rPr>
        <w:t xml:space="preserve">   </w:t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 xml:space="preserve"> </w:t>
      </w:r>
      <w:r w:rsidR="00A56724" w:rsidRPr="00CF7102">
        <w:rPr>
          <w:rFonts w:eastAsia="Arial Unicode MS"/>
          <w:b/>
          <w:sz w:val="24"/>
          <w:szCs w:val="24"/>
          <w:lang w:val="en-US" w:eastAsia="ar-SA" w:bidi="ru-RU"/>
        </w:rPr>
        <w:t>V</w:t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 xml:space="preserve"> созыв</w:t>
      </w:r>
    </w:p>
    <w:p w14:paraId="5A048327" w14:textId="77777777" w:rsidR="00A56724" w:rsidRPr="00CF7102" w:rsidRDefault="00A56724" w:rsidP="00A56724">
      <w:pPr>
        <w:suppressAutoHyphens/>
        <w:spacing w:line="360" w:lineRule="auto"/>
        <w:jc w:val="center"/>
        <w:rPr>
          <w:b/>
          <w:sz w:val="32"/>
          <w:szCs w:val="32"/>
          <w:lang w:eastAsia="ar-SA"/>
        </w:rPr>
      </w:pPr>
      <w:r w:rsidRPr="00CF7102">
        <w:rPr>
          <w:b/>
          <w:sz w:val="32"/>
          <w:szCs w:val="32"/>
          <w:lang w:eastAsia="ar-SA"/>
        </w:rPr>
        <w:t>РЕШЕНИЕ</w:t>
      </w:r>
    </w:p>
    <w:p w14:paraId="7A285E22" w14:textId="6CB8B613" w:rsidR="00A56724" w:rsidRPr="00CF7102" w:rsidRDefault="00A56724" w:rsidP="00A56724">
      <w:pPr>
        <w:suppressAutoHyphens/>
        <w:jc w:val="both"/>
        <w:rPr>
          <w:sz w:val="24"/>
          <w:szCs w:val="24"/>
          <w:u w:val="single"/>
          <w:lang w:eastAsia="ar-SA"/>
        </w:rPr>
      </w:pPr>
      <w:r w:rsidRPr="00CF7102">
        <w:rPr>
          <w:b/>
          <w:bCs/>
          <w:sz w:val="24"/>
          <w:szCs w:val="24"/>
          <w:lang w:eastAsia="ar-SA"/>
        </w:rPr>
        <w:t xml:space="preserve"> </w:t>
      </w:r>
      <w:bookmarkStart w:id="0" w:name="_Hlk181960655"/>
      <w:r w:rsidR="00044734" w:rsidRPr="00CF7102">
        <w:rPr>
          <w:sz w:val="24"/>
          <w:szCs w:val="24"/>
          <w:u w:val="single"/>
          <w:lang w:eastAsia="ar-SA"/>
        </w:rPr>
        <w:t xml:space="preserve">от </w:t>
      </w:r>
      <w:r w:rsidR="00DB472E" w:rsidRPr="00CF7102">
        <w:rPr>
          <w:sz w:val="24"/>
          <w:szCs w:val="24"/>
          <w:u w:val="single"/>
          <w:lang w:eastAsia="ar-SA"/>
        </w:rPr>
        <w:t>1</w:t>
      </w:r>
      <w:r w:rsidR="00CF7102" w:rsidRPr="00CF7102">
        <w:rPr>
          <w:sz w:val="24"/>
          <w:szCs w:val="24"/>
          <w:u w:val="single"/>
          <w:lang w:eastAsia="ar-SA"/>
        </w:rPr>
        <w:t>9</w:t>
      </w:r>
      <w:r w:rsidR="00044734" w:rsidRPr="00CF7102">
        <w:rPr>
          <w:sz w:val="24"/>
          <w:szCs w:val="24"/>
          <w:u w:val="single"/>
          <w:lang w:eastAsia="ar-SA"/>
        </w:rPr>
        <w:t>.</w:t>
      </w:r>
      <w:r w:rsidR="008C1B43" w:rsidRPr="00CF7102">
        <w:rPr>
          <w:sz w:val="24"/>
          <w:szCs w:val="24"/>
          <w:u w:val="single"/>
          <w:lang w:eastAsia="ar-SA"/>
        </w:rPr>
        <w:t>03</w:t>
      </w:r>
      <w:r w:rsidR="00044734" w:rsidRPr="00CF7102">
        <w:rPr>
          <w:sz w:val="24"/>
          <w:szCs w:val="24"/>
          <w:u w:val="single"/>
          <w:lang w:eastAsia="ar-SA"/>
        </w:rPr>
        <w:t>.202</w:t>
      </w:r>
      <w:r w:rsidR="008C1B43" w:rsidRPr="00CF7102">
        <w:rPr>
          <w:sz w:val="24"/>
          <w:szCs w:val="24"/>
          <w:u w:val="single"/>
          <w:lang w:eastAsia="ar-SA"/>
        </w:rPr>
        <w:t>6</w:t>
      </w:r>
      <w:r w:rsidRPr="00CF7102">
        <w:rPr>
          <w:sz w:val="24"/>
          <w:szCs w:val="24"/>
          <w:u w:val="single"/>
          <w:lang w:eastAsia="ar-SA"/>
        </w:rPr>
        <w:t xml:space="preserve"> № </w:t>
      </w:r>
      <w:r w:rsidR="00044734" w:rsidRPr="00CF7102">
        <w:rPr>
          <w:sz w:val="24"/>
          <w:szCs w:val="24"/>
          <w:u w:val="single"/>
          <w:lang w:val="en-US" w:eastAsia="ar-SA"/>
        </w:rPr>
        <w:t>№ X</w:t>
      </w:r>
      <w:r w:rsidR="00DB472E" w:rsidRPr="00CF7102">
        <w:rPr>
          <w:sz w:val="24"/>
          <w:szCs w:val="24"/>
          <w:u w:val="single"/>
          <w:lang w:val="en-US" w:eastAsia="ar-SA"/>
        </w:rPr>
        <w:t>V</w:t>
      </w:r>
      <w:r w:rsidR="00044734" w:rsidRPr="00CF7102">
        <w:rPr>
          <w:sz w:val="24"/>
          <w:szCs w:val="24"/>
          <w:u w:val="single"/>
          <w:lang w:val="en-US" w:eastAsia="ar-SA"/>
        </w:rPr>
        <w:t>I</w:t>
      </w:r>
      <w:r w:rsidR="00CF7102" w:rsidRPr="00CF7102">
        <w:rPr>
          <w:sz w:val="24"/>
          <w:szCs w:val="24"/>
          <w:u w:val="single"/>
          <w:lang w:val="en-US" w:eastAsia="ar-SA"/>
        </w:rPr>
        <w:t>I</w:t>
      </w:r>
      <w:r w:rsidR="00044734" w:rsidRPr="00CF7102">
        <w:rPr>
          <w:sz w:val="24"/>
          <w:szCs w:val="24"/>
          <w:u w:val="single"/>
          <w:lang w:val="en-US" w:eastAsia="ar-SA"/>
        </w:rPr>
        <w:t>-V-</w:t>
      </w:r>
      <w:r w:rsidR="0071099C">
        <w:rPr>
          <w:sz w:val="24"/>
          <w:szCs w:val="24"/>
          <w:u w:val="single"/>
          <w:lang w:eastAsia="ar-SA"/>
        </w:rPr>
        <w:t>128</w:t>
      </w:r>
      <w:r w:rsidR="00044734" w:rsidRPr="00CF7102">
        <w:rPr>
          <w:sz w:val="24"/>
          <w:szCs w:val="24"/>
          <w:u w:val="single"/>
          <w:lang w:val="en-US" w:eastAsia="ar-SA"/>
        </w:rPr>
        <w:t xml:space="preserve"> </w:t>
      </w:r>
      <w:bookmarkEnd w:id="0"/>
    </w:p>
    <w:p w14:paraId="79B03EED" w14:textId="77777777" w:rsidR="00A56724" w:rsidRPr="00A56724" w:rsidRDefault="00044734" w:rsidP="00A56724">
      <w:pPr>
        <w:suppressAutoHyphens/>
        <w:jc w:val="both"/>
        <w:rPr>
          <w:sz w:val="24"/>
          <w:szCs w:val="24"/>
          <w:lang w:eastAsia="ar-SA"/>
        </w:rPr>
      </w:pPr>
      <w:r w:rsidRPr="00A56724">
        <w:rPr>
          <w:lang w:eastAsia="ar-SA"/>
        </w:rPr>
        <w:t>п</w:t>
      </w:r>
      <w:r w:rsidRPr="00A56724">
        <w:rPr>
          <w:sz w:val="18"/>
          <w:szCs w:val="18"/>
          <w:lang w:eastAsia="ar-SA"/>
        </w:rPr>
        <w:t>гт. Калевала</w:t>
      </w:r>
    </w:p>
    <w:p w14:paraId="796AFE9C" w14:textId="77777777" w:rsidR="00D014AF" w:rsidRDefault="00D014AF" w:rsidP="00A56724">
      <w:pPr>
        <w:spacing w:line="360" w:lineRule="auto"/>
        <w:jc w:val="both"/>
        <w:rPr>
          <w:sz w:val="16"/>
        </w:rPr>
      </w:pPr>
    </w:p>
    <w:p w14:paraId="18B691E6" w14:textId="77777777" w:rsidR="00D014AF" w:rsidRDefault="00D014AF">
      <w:pPr>
        <w:jc w:val="both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</w:tblGrid>
      <w:tr w:rsidR="00D014AF" w:rsidRPr="00A6515A" w14:paraId="5A90013C" w14:textId="77777777" w:rsidTr="00CE2A8F">
        <w:trPr>
          <w:trHeight w:val="1894"/>
        </w:trPr>
        <w:tc>
          <w:tcPr>
            <w:tcW w:w="4574" w:type="dxa"/>
            <w:tcBorders>
              <w:top w:val="nil"/>
              <w:left w:val="nil"/>
              <w:bottom w:val="nil"/>
              <w:right w:val="nil"/>
            </w:tcBorders>
          </w:tcPr>
          <w:p w14:paraId="2F07D556" w14:textId="77777777" w:rsidR="00BE3A01" w:rsidRPr="00000311" w:rsidRDefault="00755060" w:rsidP="00057081">
            <w:pPr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  <w:r w:rsidRPr="00000311">
              <w:rPr>
                <w:sz w:val="24"/>
                <w:szCs w:val="24"/>
              </w:rPr>
              <w:t xml:space="preserve">О передаче имущества </w:t>
            </w:r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муниципального</w:t>
            </w:r>
            <w:r w:rsidR="00450A62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образования «Калевальский национальный район»</w:t>
            </w:r>
            <w:r w:rsidRPr="00000311">
              <w:rPr>
                <w:sz w:val="24"/>
                <w:szCs w:val="24"/>
              </w:rPr>
              <w:t xml:space="preserve"> в </w:t>
            </w:r>
            <w:bookmarkStart w:id="1" w:name="_Hlk215752531"/>
            <w:r w:rsidRPr="00000311">
              <w:rPr>
                <w:sz w:val="24"/>
                <w:szCs w:val="24"/>
              </w:rPr>
              <w:t xml:space="preserve">государственную </w:t>
            </w:r>
            <w:r w:rsidR="00B860C7" w:rsidRPr="00000311">
              <w:rPr>
                <w:sz w:val="24"/>
                <w:szCs w:val="24"/>
              </w:rPr>
              <w:t xml:space="preserve">собственность </w:t>
            </w:r>
            <w:bookmarkEnd w:id="1"/>
            <w:r w:rsidR="00B860C7" w:rsidRPr="00000311">
              <w:rPr>
                <w:sz w:val="24"/>
                <w:szCs w:val="24"/>
              </w:rPr>
              <w:t>Республики</w:t>
            </w:r>
            <w:r w:rsidRPr="00000311">
              <w:rPr>
                <w:sz w:val="24"/>
                <w:szCs w:val="24"/>
              </w:rPr>
              <w:t xml:space="preserve"> Карелия</w:t>
            </w:r>
            <w:r w:rsidR="00D525E0" w:rsidRPr="00000311">
              <w:rPr>
                <w:sz w:val="24"/>
                <w:szCs w:val="24"/>
              </w:rPr>
              <w:t>.</w:t>
            </w:r>
            <w:r w:rsidRPr="00000311">
              <w:rPr>
                <w:rFonts w:eastAsia="MS Mincho"/>
                <w:iCs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14:paraId="618C2F17" w14:textId="77777777" w:rsidR="00F320A1" w:rsidRPr="00450A62" w:rsidRDefault="00D014AF" w:rsidP="00755060">
      <w:pPr>
        <w:jc w:val="both"/>
        <w:rPr>
          <w:sz w:val="24"/>
          <w:szCs w:val="24"/>
        </w:rPr>
      </w:pPr>
      <w:r w:rsidRPr="005D6AA0">
        <w:rPr>
          <w:sz w:val="24"/>
        </w:rPr>
        <w:t xml:space="preserve">     </w:t>
      </w:r>
      <w:r w:rsidR="00A56724">
        <w:rPr>
          <w:sz w:val="24"/>
        </w:rPr>
        <w:tab/>
      </w:r>
      <w:r w:rsidR="006F37AF">
        <w:rPr>
          <w:sz w:val="24"/>
        </w:rPr>
        <w:t xml:space="preserve">В </w:t>
      </w:r>
      <w:r w:rsidR="003B0C4A">
        <w:rPr>
          <w:sz w:val="24"/>
        </w:rPr>
        <w:t>соответствии с З</w:t>
      </w:r>
      <w:r w:rsidR="00755060">
        <w:rPr>
          <w:sz w:val="24"/>
          <w:szCs w:val="24"/>
        </w:rPr>
        <w:t>акон</w:t>
      </w:r>
      <w:r w:rsidR="006F37AF">
        <w:rPr>
          <w:sz w:val="24"/>
          <w:szCs w:val="24"/>
        </w:rPr>
        <w:t>ом</w:t>
      </w:r>
      <w:r w:rsidR="00755060">
        <w:rPr>
          <w:sz w:val="24"/>
          <w:szCs w:val="24"/>
        </w:rPr>
        <w:t xml:space="preserve"> Республики Карелия № 78-ЗРК от 02.10.1995 «О порядке передачи объектов государственной собственности Республики Карелия в муниципальную собственность и порядке передачи объектов муниципальной собственности в государственную собственность Республики Карелия»</w:t>
      </w:r>
      <w:r w:rsidR="003B0C4A">
        <w:rPr>
          <w:sz w:val="24"/>
          <w:szCs w:val="24"/>
        </w:rPr>
        <w:t>, ст. 2</w:t>
      </w:r>
      <w:r w:rsidR="008C1B43">
        <w:rPr>
          <w:sz w:val="24"/>
          <w:szCs w:val="24"/>
        </w:rPr>
        <w:t>7</w:t>
      </w:r>
      <w:r w:rsidR="00551AF3">
        <w:rPr>
          <w:sz w:val="24"/>
          <w:szCs w:val="24"/>
        </w:rPr>
        <w:t xml:space="preserve"> </w:t>
      </w:r>
      <w:r w:rsidR="00000311">
        <w:rPr>
          <w:sz w:val="24"/>
          <w:szCs w:val="24"/>
        </w:rPr>
        <w:t>Устав</w:t>
      </w:r>
      <w:r w:rsidR="003B0C4A">
        <w:rPr>
          <w:sz w:val="24"/>
          <w:szCs w:val="24"/>
        </w:rPr>
        <w:t>а</w:t>
      </w:r>
      <w:r w:rsidR="00000311">
        <w:rPr>
          <w:sz w:val="24"/>
          <w:szCs w:val="24"/>
        </w:rPr>
        <w:t xml:space="preserve"> Муниципального образования «Калевальский национальный район»</w:t>
      </w:r>
      <w:r w:rsidR="000B3FEB">
        <w:rPr>
          <w:sz w:val="24"/>
          <w:szCs w:val="24"/>
        </w:rPr>
        <w:t>,</w:t>
      </w:r>
      <w:r w:rsidR="00450A62" w:rsidRPr="00450A62">
        <w:rPr>
          <w:sz w:val="24"/>
          <w:szCs w:val="24"/>
        </w:rPr>
        <w:t xml:space="preserve"> </w:t>
      </w:r>
      <w:r w:rsidR="000B3FEB">
        <w:rPr>
          <w:sz w:val="24"/>
          <w:szCs w:val="24"/>
        </w:rPr>
        <w:t>с у</w:t>
      </w:r>
      <w:r w:rsidR="003B0C4A">
        <w:rPr>
          <w:sz w:val="24"/>
          <w:szCs w:val="24"/>
        </w:rPr>
        <w:t>ч</w:t>
      </w:r>
      <w:r w:rsidR="000B3FEB">
        <w:rPr>
          <w:sz w:val="24"/>
          <w:szCs w:val="24"/>
        </w:rPr>
        <w:t>етом</w:t>
      </w:r>
      <w:r w:rsidR="00450A62" w:rsidRPr="00450A62">
        <w:rPr>
          <w:sz w:val="24"/>
          <w:szCs w:val="24"/>
        </w:rPr>
        <w:t xml:space="preserve"> </w:t>
      </w:r>
      <w:r w:rsidR="000B3FEB" w:rsidRPr="00450A62">
        <w:rPr>
          <w:sz w:val="24"/>
          <w:szCs w:val="24"/>
        </w:rPr>
        <w:t>заявлен</w:t>
      </w:r>
      <w:r w:rsidR="000B3FEB">
        <w:rPr>
          <w:sz w:val="24"/>
          <w:szCs w:val="24"/>
        </w:rPr>
        <w:t>ия</w:t>
      </w:r>
      <w:r w:rsidR="00450A62">
        <w:rPr>
          <w:sz w:val="24"/>
          <w:szCs w:val="24"/>
        </w:rPr>
        <w:t xml:space="preserve"> ГКУ РК «Калевальское центральное лесничество» </w:t>
      </w:r>
      <w:r w:rsidR="00450A62" w:rsidRPr="00450A62">
        <w:rPr>
          <w:sz w:val="24"/>
          <w:szCs w:val="24"/>
        </w:rPr>
        <w:t>№</w:t>
      </w:r>
      <w:r w:rsidR="006F37AF">
        <w:rPr>
          <w:sz w:val="24"/>
          <w:szCs w:val="24"/>
        </w:rPr>
        <w:t xml:space="preserve"> </w:t>
      </w:r>
      <w:r w:rsidR="00450A62" w:rsidRPr="00450A62">
        <w:rPr>
          <w:sz w:val="24"/>
          <w:szCs w:val="24"/>
        </w:rPr>
        <w:t>948 от 20.11.2025</w:t>
      </w:r>
      <w:r w:rsidR="00450A62">
        <w:rPr>
          <w:sz w:val="24"/>
          <w:szCs w:val="24"/>
        </w:rPr>
        <w:t xml:space="preserve"> </w:t>
      </w:r>
    </w:p>
    <w:p w14:paraId="59F76C75" w14:textId="77777777" w:rsidR="00B860C7" w:rsidRPr="00F320A1" w:rsidRDefault="00B860C7" w:rsidP="00755060">
      <w:pPr>
        <w:jc w:val="both"/>
        <w:rPr>
          <w:bCs/>
        </w:rPr>
      </w:pPr>
    </w:p>
    <w:p w14:paraId="04089BF3" w14:textId="77777777" w:rsidR="00D014AF" w:rsidRDefault="00650F65" w:rsidP="00BE3A01">
      <w:pPr>
        <w:pStyle w:val="a5"/>
        <w:spacing w:line="276" w:lineRule="auto"/>
        <w:jc w:val="center"/>
      </w:pPr>
      <w:r>
        <w:rPr>
          <w:b/>
          <w:bCs/>
        </w:rPr>
        <w:t>Совет Калевальского муниципального района</w:t>
      </w:r>
      <w:r w:rsidR="00D014AF">
        <w:rPr>
          <w:b/>
          <w:bCs/>
        </w:rPr>
        <w:t xml:space="preserve"> РЕШИЛ</w:t>
      </w:r>
      <w:r w:rsidR="00D014AF">
        <w:t>:</w:t>
      </w:r>
    </w:p>
    <w:p w14:paraId="59536BC7" w14:textId="77777777" w:rsidR="00D014AF" w:rsidRDefault="00D014AF" w:rsidP="00BE3A01">
      <w:pPr>
        <w:pStyle w:val="a5"/>
        <w:spacing w:line="276" w:lineRule="auto"/>
      </w:pPr>
    </w:p>
    <w:p w14:paraId="705A9B77" w14:textId="77777777" w:rsidR="00755060" w:rsidRPr="00755060" w:rsidRDefault="00755060" w:rsidP="000B3FEB">
      <w:pPr>
        <w:tabs>
          <w:tab w:val="left" w:pos="2970"/>
        </w:tabs>
        <w:jc w:val="both"/>
        <w:rPr>
          <w:sz w:val="24"/>
          <w:szCs w:val="24"/>
        </w:rPr>
      </w:pPr>
      <w:r w:rsidRPr="00755060">
        <w:rPr>
          <w:sz w:val="24"/>
          <w:szCs w:val="24"/>
        </w:rPr>
        <w:t xml:space="preserve">           1.</w:t>
      </w:r>
      <w:r w:rsidR="000B3FEB">
        <w:rPr>
          <w:sz w:val="24"/>
          <w:szCs w:val="24"/>
        </w:rPr>
        <w:t>Утвердить</w:t>
      </w:r>
      <w:r w:rsidR="000B3FEB" w:rsidRPr="000B3FEB">
        <w:rPr>
          <w:sz w:val="24"/>
          <w:szCs w:val="24"/>
        </w:rPr>
        <w:t xml:space="preserve"> </w:t>
      </w:r>
      <w:r w:rsidR="000B3FEB">
        <w:rPr>
          <w:sz w:val="24"/>
          <w:szCs w:val="24"/>
        </w:rPr>
        <w:t>п</w:t>
      </w:r>
      <w:r w:rsidR="000B3FEB" w:rsidRPr="00940584">
        <w:rPr>
          <w:sz w:val="24"/>
          <w:szCs w:val="24"/>
        </w:rPr>
        <w:t xml:space="preserve">еречень </w:t>
      </w:r>
      <w:r w:rsidR="000B3FEB">
        <w:rPr>
          <w:sz w:val="24"/>
          <w:szCs w:val="24"/>
        </w:rPr>
        <w:t>имущества</w:t>
      </w:r>
      <w:r w:rsidR="00D444F4">
        <w:rPr>
          <w:sz w:val="24"/>
          <w:szCs w:val="24"/>
        </w:rPr>
        <w:t>, п</w:t>
      </w:r>
      <w:r w:rsidR="000B3FEB">
        <w:rPr>
          <w:sz w:val="24"/>
          <w:szCs w:val="24"/>
        </w:rPr>
        <w:t xml:space="preserve">редлагаемого для передачи из муниципальной собственности </w:t>
      </w:r>
      <w:r w:rsidR="000B3FEB" w:rsidRPr="00000311">
        <w:rPr>
          <w:color w:val="2C2D2E"/>
          <w:sz w:val="24"/>
          <w:szCs w:val="24"/>
          <w:shd w:val="clear" w:color="auto" w:fill="FFFFFF"/>
        </w:rPr>
        <w:t>муниципального</w:t>
      </w:r>
      <w:r w:rsidR="000B3FEB">
        <w:rPr>
          <w:color w:val="2C2D2E"/>
          <w:sz w:val="24"/>
          <w:szCs w:val="24"/>
          <w:shd w:val="clear" w:color="auto" w:fill="FFFFFF"/>
        </w:rPr>
        <w:t xml:space="preserve"> </w:t>
      </w:r>
      <w:r w:rsidR="000B3FEB" w:rsidRPr="00000311">
        <w:rPr>
          <w:color w:val="2C2D2E"/>
          <w:sz w:val="24"/>
          <w:szCs w:val="24"/>
          <w:shd w:val="clear" w:color="auto" w:fill="FFFFFF"/>
        </w:rPr>
        <w:t>образования «Калевальский национальный район»</w:t>
      </w:r>
      <w:r w:rsidR="000B3FEB" w:rsidRPr="00000311">
        <w:rPr>
          <w:sz w:val="24"/>
          <w:szCs w:val="24"/>
        </w:rPr>
        <w:t xml:space="preserve"> </w:t>
      </w:r>
      <w:r w:rsidR="000B3FEB">
        <w:rPr>
          <w:sz w:val="24"/>
          <w:szCs w:val="24"/>
        </w:rPr>
        <w:t xml:space="preserve">в </w:t>
      </w:r>
      <w:r w:rsidR="000B3FEB" w:rsidRPr="00D525E0">
        <w:rPr>
          <w:sz w:val="24"/>
          <w:szCs w:val="24"/>
        </w:rPr>
        <w:t>государственную собственность</w:t>
      </w:r>
      <w:r w:rsidR="000B3FEB">
        <w:rPr>
          <w:sz w:val="24"/>
          <w:szCs w:val="24"/>
        </w:rPr>
        <w:t xml:space="preserve"> Республики</w:t>
      </w:r>
      <w:r w:rsidR="000B3FEB" w:rsidRPr="00D525E0">
        <w:rPr>
          <w:sz w:val="24"/>
          <w:szCs w:val="24"/>
        </w:rPr>
        <w:t xml:space="preserve"> </w:t>
      </w:r>
      <w:r w:rsidR="000B3FEB">
        <w:rPr>
          <w:sz w:val="24"/>
          <w:szCs w:val="24"/>
        </w:rPr>
        <w:t>Карелия</w:t>
      </w:r>
      <w:r w:rsidR="000B3FEB" w:rsidRPr="00410E2E">
        <w:rPr>
          <w:sz w:val="24"/>
          <w:szCs w:val="24"/>
        </w:rPr>
        <w:t>,</w:t>
      </w:r>
      <w:r w:rsidR="003B0C4A">
        <w:rPr>
          <w:sz w:val="24"/>
          <w:szCs w:val="24"/>
        </w:rPr>
        <w:t xml:space="preserve"> </w:t>
      </w:r>
      <w:r w:rsidR="00CF7102">
        <w:rPr>
          <w:sz w:val="24"/>
          <w:szCs w:val="24"/>
        </w:rPr>
        <w:t>согласно</w:t>
      </w:r>
      <w:r w:rsidR="000B3FEB">
        <w:rPr>
          <w:sz w:val="24"/>
          <w:szCs w:val="24"/>
        </w:rPr>
        <w:t xml:space="preserve"> приложени</w:t>
      </w:r>
      <w:r w:rsidR="00CF7102">
        <w:rPr>
          <w:sz w:val="24"/>
          <w:szCs w:val="24"/>
        </w:rPr>
        <w:t>ю</w:t>
      </w:r>
      <w:r w:rsidR="000B3FEB">
        <w:rPr>
          <w:sz w:val="24"/>
          <w:szCs w:val="24"/>
        </w:rPr>
        <w:t xml:space="preserve"> к настоящему ре</w:t>
      </w:r>
      <w:r w:rsidR="00CF7102">
        <w:rPr>
          <w:sz w:val="24"/>
          <w:szCs w:val="24"/>
        </w:rPr>
        <w:t>ше</w:t>
      </w:r>
      <w:r w:rsidR="000B3FEB">
        <w:rPr>
          <w:sz w:val="24"/>
          <w:szCs w:val="24"/>
        </w:rPr>
        <w:t>нию.</w:t>
      </w:r>
    </w:p>
    <w:p w14:paraId="5F0B0CD4" w14:textId="77777777" w:rsidR="00755060" w:rsidRPr="00755060" w:rsidRDefault="00755060" w:rsidP="008C1B43">
      <w:pPr>
        <w:jc w:val="both"/>
        <w:rPr>
          <w:sz w:val="24"/>
          <w:szCs w:val="24"/>
        </w:rPr>
      </w:pPr>
      <w:r w:rsidRPr="00755060">
        <w:rPr>
          <w:sz w:val="24"/>
          <w:szCs w:val="24"/>
        </w:rPr>
        <w:t xml:space="preserve">         2.Муниципальному </w:t>
      </w:r>
      <w:r w:rsidR="008C1B43">
        <w:rPr>
          <w:sz w:val="24"/>
          <w:szCs w:val="24"/>
        </w:rPr>
        <w:t>казенному</w:t>
      </w:r>
      <w:r w:rsidRPr="00755060">
        <w:rPr>
          <w:sz w:val="24"/>
          <w:szCs w:val="24"/>
        </w:rPr>
        <w:t xml:space="preserve"> учреждению «</w:t>
      </w:r>
      <w:r w:rsidR="008C1B43">
        <w:rPr>
          <w:sz w:val="24"/>
          <w:szCs w:val="24"/>
        </w:rPr>
        <w:t>Централизованная бухгалтерия Калевальского муниципального района</w:t>
      </w:r>
      <w:r w:rsidRPr="00755060">
        <w:rPr>
          <w:sz w:val="24"/>
          <w:szCs w:val="24"/>
        </w:rPr>
        <w:t xml:space="preserve">» подготовить акт приема-передачи на вышеуказанное имущество.  </w:t>
      </w:r>
    </w:p>
    <w:p w14:paraId="45F810BC" w14:textId="77777777" w:rsidR="00755060" w:rsidRDefault="00755060" w:rsidP="008C1B43">
      <w:pPr>
        <w:jc w:val="both"/>
        <w:rPr>
          <w:sz w:val="24"/>
          <w:szCs w:val="24"/>
        </w:rPr>
      </w:pPr>
      <w:r w:rsidRPr="00755060">
        <w:rPr>
          <w:sz w:val="24"/>
          <w:szCs w:val="24"/>
        </w:rPr>
        <w:t xml:space="preserve">         3.Отделу архитектуры, градостроительства и землепользования </w:t>
      </w:r>
      <w:r w:rsidR="00B860C7" w:rsidRPr="00755060">
        <w:rPr>
          <w:sz w:val="24"/>
          <w:szCs w:val="24"/>
        </w:rPr>
        <w:t>Администрации Калевальского</w:t>
      </w:r>
      <w:r w:rsidRPr="00755060">
        <w:rPr>
          <w:sz w:val="24"/>
          <w:szCs w:val="24"/>
        </w:rPr>
        <w:t xml:space="preserve"> муниципального района внести изменения в реестр муниципального имущества Калевальского муниципального района.</w:t>
      </w:r>
    </w:p>
    <w:p w14:paraId="58A6CF77" w14:textId="77777777" w:rsidR="008C1B43" w:rsidRPr="008C1B43" w:rsidRDefault="008C1B43" w:rsidP="008C1B43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        4.</w:t>
      </w:r>
      <w:r w:rsidRPr="008C1B43">
        <w:rPr>
          <w:sz w:val="24"/>
          <w:szCs w:val="24"/>
        </w:rPr>
        <w:t>Признать утратившим силу решение Совета Калевальского муниципального района №</w:t>
      </w:r>
      <w:r w:rsidRPr="008C1B43">
        <w:rPr>
          <w:color w:val="FF0000"/>
          <w:sz w:val="24"/>
          <w:szCs w:val="24"/>
          <w:lang w:eastAsia="ar-SA"/>
        </w:rPr>
        <w:t xml:space="preserve"> </w:t>
      </w:r>
      <w:r w:rsidRPr="008C1B43">
        <w:rPr>
          <w:sz w:val="24"/>
          <w:szCs w:val="24"/>
          <w:lang w:val="en-US" w:eastAsia="ar-SA"/>
        </w:rPr>
        <w:t>XVI</w:t>
      </w:r>
      <w:r w:rsidRPr="008C1B43">
        <w:rPr>
          <w:sz w:val="24"/>
          <w:szCs w:val="24"/>
          <w:lang w:eastAsia="ar-SA"/>
        </w:rPr>
        <w:t>-</w:t>
      </w:r>
      <w:r w:rsidRPr="008C1B43">
        <w:rPr>
          <w:sz w:val="24"/>
          <w:szCs w:val="24"/>
          <w:lang w:val="en-US" w:eastAsia="ar-SA"/>
        </w:rPr>
        <w:t>V</w:t>
      </w:r>
      <w:r w:rsidRPr="008C1B43">
        <w:rPr>
          <w:sz w:val="24"/>
          <w:szCs w:val="24"/>
          <w:lang w:eastAsia="ar-SA"/>
        </w:rPr>
        <w:t>-110 от 18.12.2025</w:t>
      </w:r>
      <w:r>
        <w:rPr>
          <w:sz w:val="24"/>
          <w:szCs w:val="24"/>
          <w:lang w:eastAsia="ar-SA"/>
        </w:rPr>
        <w:t xml:space="preserve"> </w:t>
      </w:r>
      <w:r w:rsidRPr="008C1B43">
        <w:rPr>
          <w:sz w:val="24"/>
          <w:szCs w:val="24"/>
          <w:lang w:eastAsia="ar-SA"/>
        </w:rPr>
        <w:t>«О передаче муниципального имущества муниципального образования «Калевальский муниципальный район» в государственную собственность»</w:t>
      </w:r>
    </w:p>
    <w:p w14:paraId="1271F9E6" w14:textId="77777777" w:rsidR="008C1B43" w:rsidRPr="00755060" w:rsidRDefault="008C1B43" w:rsidP="007550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98CB516" w14:textId="77777777" w:rsidR="00551AF3" w:rsidRDefault="00551AF3" w:rsidP="00DD3BD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Калевальского </w:t>
      </w:r>
      <w:r w:rsidR="00304C17">
        <w:rPr>
          <w:sz w:val="24"/>
          <w:szCs w:val="24"/>
        </w:rPr>
        <w:t>муниципального района</w:t>
      </w:r>
      <w:r>
        <w:rPr>
          <w:sz w:val="24"/>
          <w:szCs w:val="24"/>
        </w:rPr>
        <w:t>,</w:t>
      </w:r>
    </w:p>
    <w:p w14:paraId="660BE03C" w14:textId="77777777" w:rsidR="00DD3BDB" w:rsidRPr="00DD3BDB" w:rsidRDefault="00551AF3" w:rsidP="00DD3BD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Глава Калевальского муниципального района</w:t>
      </w:r>
      <w:r w:rsidR="00DD3BDB" w:rsidRPr="00DD3BDB">
        <w:rPr>
          <w:sz w:val="24"/>
          <w:szCs w:val="24"/>
        </w:rPr>
        <w:t xml:space="preserve">        </w:t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  <w:t>Л.</w:t>
      </w:r>
      <w:r w:rsidR="00B860C7">
        <w:rPr>
          <w:sz w:val="24"/>
          <w:szCs w:val="24"/>
        </w:rPr>
        <w:t xml:space="preserve"> </w:t>
      </w:r>
      <w:r w:rsidR="00DD3BDB" w:rsidRPr="00DD3BDB">
        <w:rPr>
          <w:sz w:val="24"/>
          <w:szCs w:val="24"/>
        </w:rPr>
        <w:t>В.</w:t>
      </w:r>
      <w:r w:rsidR="00B860C7">
        <w:rPr>
          <w:sz w:val="24"/>
          <w:szCs w:val="24"/>
        </w:rPr>
        <w:t xml:space="preserve"> </w:t>
      </w:r>
      <w:r w:rsidR="00DD3BDB" w:rsidRPr="00DD3BDB">
        <w:rPr>
          <w:sz w:val="24"/>
          <w:szCs w:val="24"/>
        </w:rPr>
        <w:t xml:space="preserve">Мостайкина        </w:t>
      </w:r>
    </w:p>
    <w:p w14:paraId="70A6566E" w14:textId="77777777" w:rsidR="008C1B43" w:rsidRDefault="008C1B43">
      <w:pPr>
        <w:pStyle w:val="a5"/>
        <w:rPr>
          <w:sz w:val="16"/>
        </w:rPr>
      </w:pPr>
    </w:p>
    <w:p w14:paraId="384EA4BC" w14:textId="77777777" w:rsidR="00D014AF" w:rsidRDefault="00D014AF">
      <w:pPr>
        <w:pStyle w:val="a5"/>
        <w:rPr>
          <w:sz w:val="16"/>
        </w:rPr>
      </w:pPr>
      <w:r>
        <w:rPr>
          <w:sz w:val="16"/>
        </w:rPr>
        <w:t xml:space="preserve">Исп. </w:t>
      </w:r>
      <w:r w:rsidR="00650F65">
        <w:rPr>
          <w:sz w:val="16"/>
        </w:rPr>
        <w:t>Великоборец И. Ю.</w:t>
      </w:r>
    </w:p>
    <w:p w14:paraId="3C1293FE" w14:textId="77777777" w:rsidR="00690C1D" w:rsidRPr="005A5330" w:rsidRDefault="00D014AF" w:rsidP="005A5330">
      <w:pPr>
        <w:pStyle w:val="a5"/>
        <w:tabs>
          <w:tab w:val="center" w:pos="4819"/>
        </w:tabs>
        <w:rPr>
          <w:sz w:val="16"/>
        </w:rPr>
      </w:pPr>
      <w:r>
        <w:rPr>
          <w:sz w:val="16"/>
        </w:rPr>
        <w:t>Рассылка: в дело-</w:t>
      </w:r>
      <w:r w:rsidR="00650F65">
        <w:rPr>
          <w:sz w:val="16"/>
        </w:rPr>
        <w:t>1, ОАГиЗ</w:t>
      </w:r>
      <w:r>
        <w:rPr>
          <w:sz w:val="16"/>
        </w:rPr>
        <w:t>-</w:t>
      </w:r>
      <w:r w:rsidR="005F5907">
        <w:rPr>
          <w:sz w:val="16"/>
        </w:rPr>
        <w:t>5</w:t>
      </w:r>
      <w:r>
        <w:rPr>
          <w:sz w:val="16"/>
        </w:rPr>
        <w:t xml:space="preserve">, </w:t>
      </w:r>
      <w:r w:rsidR="008C1B43">
        <w:rPr>
          <w:sz w:val="16"/>
        </w:rPr>
        <w:t>МКУ «ЦБ</w:t>
      </w:r>
      <w:r w:rsidR="00CF7102">
        <w:rPr>
          <w:sz w:val="16"/>
        </w:rPr>
        <w:t xml:space="preserve"> КМР</w:t>
      </w:r>
      <w:r w:rsidR="008C1B43">
        <w:rPr>
          <w:sz w:val="16"/>
        </w:rPr>
        <w:t>»</w:t>
      </w:r>
      <w:r>
        <w:rPr>
          <w:sz w:val="16"/>
        </w:rPr>
        <w:t>-1</w:t>
      </w:r>
      <w:r w:rsidR="009A2DF0">
        <w:rPr>
          <w:sz w:val="16"/>
        </w:rPr>
        <w:t>.</w:t>
      </w:r>
    </w:p>
    <w:p w14:paraId="2FC44CFE" w14:textId="77777777" w:rsidR="00690C1D" w:rsidRPr="00635BAB" w:rsidRDefault="00690C1D" w:rsidP="00A56724">
      <w:pPr>
        <w:rPr>
          <w:sz w:val="24"/>
          <w:szCs w:val="24"/>
        </w:rPr>
      </w:pPr>
    </w:p>
    <w:p w14:paraId="18CA7E53" w14:textId="77777777" w:rsidR="006F37AF" w:rsidRDefault="007465D8" w:rsidP="00B3293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B32931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</w:t>
      </w:r>
      <w:r w:rsidR="00B32931">
        <w:rPr>
          <w:sz w:val="24"/>
          <w:szCs w:val="24"/>
        </w:rPr>
        <w:t xml:space="preserve">            </w:t>
      </w:r>
    </w:p>
    <w:p w14:paraId="2B5CE5A9" w14:textId="77777777" w:rsidR="006F37AF" w:rsidRDefault="006F37AF" w:rsidP="00B32931">
      <w:pPr>
        <w:jc w:val="right"/>
        <w:rPr>
          <w:sz w:val="24"/>
          <w:szCs w:val="24"/>
        </w:rPr>
      </w:pPr>
    </w:p>
    <w:p w14:paraId="25E33E04" w14:textId="77777777" w:rsidR="006F37AF" w:rsidRDefault="00B32931" w:rsidP="006F37A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6F37AF" w:rsidRPr="00940584">
        <w:rPr>
          <w:sz w:val="24"/>
          <w:szCs w:val="24"/>
        </w:rPr>
        <w:t>Приложение</w:t>
      </w:r>
    </w:p>
    <w:p w14:paraId="19CEED15" w14:textId="77777777" w:rsidR="00F73319" w:rsidRPr="00F73319" w:rsidRDefault="00940584" w:rsidP="006F37AF">
      <w:pPr>
        <w:jc w:val="right"/>
        <w:rPr>
          <w:sz w:val="24"/>
          <w:szCs w:val="24"/>
        </w:rPr>
      </w:pPr>
      <w:r w:rsidRPr="00940584">
        <w:rPr>
          <w:sz w:val="24"/>
          <w:szCs w:val="24"/>
        </w:rPr>
        <w:t xml:space="preserve">к </w:t>
      </w:r>
      <w:r w:rsidR="0069387A">
        <w:rPr>
          <w:sz w:val="24"/>
          <w:szCs w:val="24"/>
        </w:rPr>
        <w:t>р</w:t>
      </w:r>
      <w:r w:rsidRPr="00940584">
        <w:rPr>
          <w:sz w:val="24"/>
          <w:szCs w:val="24"/>
        </w:rPr>
        <w:t xml:space="preserve">ешению Совета </w:t>
      </w:r>
    </w:p>
    <w:p w14:paraId="3269F900" w14:textId="77777777" w:rsidR="00940584" w:rsidRDefault="00F73319" w:rsidP="006F37AF">
      <w:pPr>
        <w:jc w:val="right"/>
        <w:rPr>
          <w:sz w:val="24"/>
          <w:szCs w:val="24"/>
        </w:rPr>
      </w:pPr>
      <w:r w:rsidRPr="00F73319">
        <w:rPr>
          <w:sz w:val="24"/>
          <w:szCs w:val="24"/>
        </w:rPr>
        <w:t xml:space="preserve">                                                                                             </w:t>
      </w:r>
      <w:r w:rsidR="00940584" w:rsidRPr="00940584">
        <w:rPr>
          <w:sz w:val="24"/>
          <w:szCs w:val="24"/>
        </w:rPr>
        <w:t xml:space="preserve">Калевальского муниципального </w:t>
      </w:r>
      <w:r w:rsidR="00940584">
        <w:rPr>
          <w:sz w:val="24"/>
          <w:szCs w:val="24"/>
        </w:rPr>
        <w:t>района</w:t>
      </w:r>
    </w:p>
    <w:p w14:paraId="26823B96" w14:textId="6C007740" w:rsidR="00940584" w:rsidRPr="00CF7102" w:rsidRDefault="0069387A" w:rsidP="006F3AB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C30AE7">
        <w:rPr>
          <w:sz w:val="24"/>
          <w:szCs w:val="24"/>
        </w:rPr>
        <w:t xml:space="preserve">   </w:t>
      </w:r>
      <w:r w:rsidR="00B32931">
        <w:rPr>
          <w:sz w:val="24"/>
          <w:szCs w:val="24"/>
        </w:rPr>
        <w:t xml:space="preserve">                </w:t>
      </w:r>
      <w:r w:rsidR="00C30AE7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BE3A01" w:rsidRPr="005F5907">
        <w:rPr>
          <w:sz w:val="24"/>
          <w:szCs w:val="24"/>
        </w:rPr>
        <w:t xml:space="preserve"> </w:t>
      </w:r>
      <w:r w:rsidR="00C9028A" w:rsidRPr="00C9028A">
        <w:rPr>
          <w:sz w:val="24"/>
          <w:szCs w:val="24"/>
          <w:lang w:eastAsia="ar-SA"/>
        </w:rPr>
        <w:t xml:space="preserve">от </w:t>
      </w:r>
      <w:r w:rsidR="00DB472E" w:rsidRPr="005F5907">
        <w:rPr>
          <w:sz w:val="24"/>
          <w:szCs w:val="24"/>
          <w:lang w:eastAsia="ar-SA"/>
        </w:rPr>
        <w:t>1</w:t>
      </w:r>
      <w:r w:rsidR="00CF7102">
        <w:rPr>
          <w:sz w:val="24"/>
          <w:szCs w:val="24"/>
          <w:lang w:eastAsia="ar-SA"/>
        </w:rPr>
        <w:t>9</w:t>
      </w:r>
      <w:r w:rsidR="00C9028A" w:rsidRPr="00C9028A">
        <w:rPr>
          <w:sz w:val="24"/>
          <w:szCs w:val="24"/>
          <w:lang w:eastAsia="ar-SA"/>
        </w:rPr>
        <w:t>.</w:t>
      </w:r>
      <w:r w:rsidR="006F37AF">
        <w:rPr>
          <w:sz w:val="24"/>
          <w:szCs w:val="24"/>
          <w:lang w:eastAsia="ar-SA"/>
        </w:rPr>
        <w:t>03</w:t>
      </w:r>
      <w:r w:rsidR="00C9028A" w:rsidRPr="00C9028A">
        <w:rPr>
          <w:sz w:val="24"/>
          <w:szCs w:val="24"/>
          <w:lang w:eastAsia="ar-SA"/>
        </w:rPr>
        <w:t>.202</w:t>
      </w:r>
      <w:r w:rsidR="006F37AF">
        <w:rPr>
          <w:sz w:val="24"/>
          <w:szCs w:val="24"/>
          <w:lang w:eastAsia="ar-SA"/>
        </w:rPr>
        <w:t>6</w:t>
      </w:r>
      <w:r w:rsidR="00C9028A" w:rsidRPr="00C9028A">
        <w:rPr>
          <w:sz w:val="24"/>
          <w:szCs w:val="24"/>
          <w:lang w:eastAsia="ar-SA"/>
        </w:rPr>
        <w:t xml:space="preserve"> № </w:t>
      </w:r>
      <w:r w:rsidR="00C9028A" w:rsidRPr="005F5907">
        <w:rPr>
          <w:sz w:val="24"/>
          <w:szCs w:val="24"/>
          <w:lang w:eastAsia="ar-SA"/>
        </w:rPr>
        <w:t xml:space="preserve">№ </w:t>
      </w:r>
      <w:r w:rsidR="00C9028A" w:rsidRPr="00CF7102">
        <w:rPr>
          <w:sz w:val="24"/>
          <w:szCs w:val="24"/>
          <w:lang w:val="en-US" w:eastAsia="ar-SA"/>
        </w:rPr>
        <w:t>X</w:t>
      </w:r>
      <w:r w:rsidR="00DB472E" w:rsidRPr="00CF7102">
        <w:rPr>
          <w:sz w:val="24"/>
          <w:szCs w:val="24"/>
          <w:lang w:val="en-US" w:eastAsia="ar-SA"/>
        </w:rPr>
        <w:t>V</w:t>
      </w:r>
      <w:r w:rsidR="00C9028A" w:rsidRPr="00CF7102">
        <w:rPr>
          <w:sz w:val="24"/>
          <w:szCs w:val="24"/>
          <w:lang w:val="en-US" w:eastAsia="ar-SA"/>
        </w:rPr>
        <w:t>I</w:t>
      </w:r>
      <w:r w:rsidR="00CF7102" w:rsidRPr="00CF7102">
        <w:rPr>
          <w:sz w:val="24"/>
          <w:szCs w:val="24"/>
          <w:lang w:val="en-US" w:eastAsia="ar-SA"/>
        </w:rPr>
        <w:t>I</w:t>
      </w:r>
      <w:r w:rsidR="00C9028A" w:rsidRPr="005F5907">
        <w:rPr>
          <w:sz w:val="24"/>
          <w:szCs w:val="24"/>
          <w:lang w:eastAsia="ar-SA"/>
        </w:rPr>
        <w:t>-</w:t>
      </w:r>
      <w:r w:rsidR="00C9028A" w:rsidRPr="00CF7102">
        <w:rPr>
          <w:sz w:val="24"/>
          <w:szCs w:val="24"/>
          <w:lang w:val="en-US" w:eastAsia="ar-SA"/>
        </w:rPr>
        <w:t>V</w:t>
      </w:r>
      <w:r w:rsidR="00C9028A" w:rsidRPr="005F5907">
        <w:rPr>
          <w:sz w:val="24"/>
          <w:szCs w:val="24"/>
          <w:lang w:eastAsia="ar-SA"/>
        </w:rPr>
        <w:t>-</w:t>
      </w:r>
      <w:r w:rsidR="0071099C">
        <w:rPr>
          <w:sz w:val="24"/>
          <w:szCs w:val="24"/>
          <w:lang w:eastAsia="ar-SA"/>
        </w:rPr>
        <w:t>128</w:t>
      </w:r>
    </w:p>
    <w:p w14:paraId="6D34A103" w14:textId="77777777" w:rsidR="00940584" w:rsidRPr="00940584" w:rsidRDefault="00940584" w:rsidP="00940584">
      <w:pPr>
        <w:rPr>
          <w:sz w:val="24"/>
          <w:szCs w:val="24"/>
        </w:rPr>
      </w:pPr>
    </w:p>
    <w:p w14:paraId="1711E0C9" w14:textId="77777777" w:rsidR="000200D9" w:rsidRDefault="00940584" w:rsidP="00940584">
      <w:pPr>
        <w:tabs>
          <w:tab w:val="left" w:pos="2970"/>
        </w:tabs>
        <w:jc w:val="center"/>
        <w:rPr>
          <w:sz w:val="24"/>
          <w:szCs w:val="24"/>
        </w:rPr>
      </w:pPr>
      <w:r w:rsidRPr="00940584">
        <w:rPr>
          <w:sz w:val="24"/>
          <w:szCs w:val="24"/>
        </w:rPr>
        <w:t xml:space="preserve">Перечень </w:t>
      </w:r>
    </w:p>
    <w:p w14:paraId="23E939B1" w14:textId="77777777" w:rsidR="00940584" w:rsidRPr="00940584" w:rsidRDefault="00742CEB" w:rsidP="00940584">
      <w:pPr>
        <w:tabs>
          <w:tab w:val="left" w:pos="297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имущества</w:t>
      </w:r>
      <w:r w:rsidR="00B12C27">
        <w:rPr>
          <w:sz w:val="24"/>
          <w:szCs w:val="24"/>
        </w:rPr>
        <w:t xml:space="preserve"> предлагаемого для передачи</w:t>
      </w:r>
      <w:r w:rsidR="006F37AF">
        <w:rPr>
          <w:sz w:val="24"/>
          <w:szCs w:val="24"/>
        </w:rPr>
        <w:t xml:space="preserve"> из муниципальной собственности </w:t>
      </w:r>
      <w:r w:rsidR="006F37AF" w:rsidRPr="00000311">
        <w:rPr>
          <w:color w:val="2C2D2E"/>
          <w:sz w:val="24"/>
          <w:szCs w:val="24"/>
          <w:shd w:val="clear" w:color="auto" w:fill="FFFFFF"/>
        </w:rPr>
        <w:t>муниципального</w:t>
      </w:r>
      <w:r w:rsidR="006F37AF">
        <w:rPr>
          <w:color w:val="2C2D2E"/>
          <w:sz w:val="24"/>
          <w:szCs w:val="24"/>
          <w:shd w:val="clear" w:color="auto" w:fill="FFFFFF"/>
        </w:rPr>
        <w:t xml:space="preserve"> </w:t>
      </w:r>
      <w:r w:rsidR="006F37AF" w:rsidRPr="00000311">
        <w:rPr>
          <w:color w:val="2C2D2E"/>
          <w:sz w:val="24"/>
          <w:szCs w:val="24"/>
          <w:shd w:val="clear" w:color="auto" w:fill="FFFFFF"/>
        </w:rPr>
        <w:t>образования «Калевальский национальный район»</w:t>
      </w:r>
      <w:r w:rsidR="006F37AF" w:rsidRPr="00000311">
        <w:rPr>
          <w:sz w:val="24"/>
          <w:szCs w:val="24"/>
        </w:rPr>
        <w:t xml:space="preserve"> </w:t>
      </w:r>
      <w:r w:rsidR="006F37AF">
        <w:rPr>
          <w:sz w:val="24"/>
          <w:szCs w:val="24"/>
        </w:rPr>
        <w:t>в</w:t>
      </w:r>
      <w:r w:rsidR="00B12C27">
        <w:rPr>
          <w:sz w:val="24"/>
          <w:szCs w:val="24"/>
        </w:rPr>
        <w:t xml:space="preserve"> </w:t>
      </w:r>
      <w:r w:rsidR="00D525E0" w:rsidRPr="00D525E0">
        <w:rPr>
          <w:sz w:val="24"/>
          <w:szCs w:val="24"/>
        </w:rPr>
        <w:t>государственную собственность</w:t>
      </w:r>
      <w:r w:rsidR="006F37AF">
        <w:rPr>
          <w:sz w:val="24"/>
          <w:szCs w:val="24"/>
        </w:rPr>
        <w:t xml:space="preserve"> Республики</w:t>
      </w:r>
      <w:r w:rsidR="00D525E0" w:rsidRPr="00D525E0">
        <w:rPr>
          <w:sz w:val="24"/>
          <w:szCs w:val="24"/>
        </w:rPr>
        <w:t xml:space="preserve"> </w:t>
      </w:r>
      <w:r w:rsidR="006F37AF">
        <w:rPr>
          <w:sz w:val="24"/>
          <w:szCs w:val="24"/>
        </w:rPr>
        <w:t xml:space="preserve">Карелия </w:t>
      </w:r>
    </w:p>
    <w:p w14:paraId="4556F765" w14:textId="77777777" w:rsidR="00940584" w:rsidRPr="00940584" w:rsidRDefault="00940584" w:rsidP="00940584">
      <w:pPr>
        <w:tabs>
          <w:tab w:val="left" w:pos="2970"/>
        </w:tabs>
        <w:jc w:val="center"/>
        <w:rPr>
          <w:sz w:val="24"/>
          <w:szCs w:val="24"/>
        </w:rPr>
      </w:pP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1751"/>
        <w:gridCol w:w="1586"/>
        <w:gridCol w:w="1602"/>
        <w:gridCol w:w="2329"/>
      </w:tblGrid>
      <w:tr w:rsidR="006F37AF" w:rsidRPr="00671764" w14:paraId="7F075B70" w14:textId="77777777" w:rsidTr="006F37AF">
        <w:trPr>
          <w:trHeight w:val="1665"/>
          <w:jc w:val="center"/>
        </w:trPr>
        <w:tc>
          <w:tcPr>
            <w:tcW w:w="2192" w:type="dxa"/>
            <w:noWrap/>
            <w:vAlign w:val="center"/>
            <w:hideMark/>
          </w:tcPr>
          <w:p w14:paraId="345DAB18" w14:textId="77777777" w:rsidR="006F37AF" w:rsidRPr="00671764" w:rsidRDefault="006F37AF" w:rsidP="00C661F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 xml:space="preserve">    Полное наименование организации</w:t>
            </w:r>
          </w:p>
        </w:tc>
        <w:tc>
          <w:tcPr>
            <w:tcW w:w="1751" w:type="dxa"/>
            <w:noWrap/>
            <w:vAlign w:val="center"/>
            <w:hideMark/>
          </w:tcPr>
          <w:p w14:paraId="0879838D" w14:textId="77777777"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Адрес местонахождения организации, ИНН</w:t>
            </w:r>
          </w:p>
        </w:tc>
        <w:tc>
          <w:tcPr>
            <w:tcW w:w="1586" w:type="dxa"/>
            <w:vAlign w:val="center"/>
          </w:tcPr>
          <w:p w14:paraId="38B864CE" w14:textId="77777777"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602" w:type="dxa"/>
            <w:noWrap/>
            <w:vAlign w:val="center"/>
            <w:hideMark/>
          </w:tcPr>
          <w:p w14:paraId="15000F9A" w14:textId="77777777"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2329" w:type="dxa"/>
            <w:noWrap/>
            <w:vAlign w:val="center"/>
            <w:hideMark/>
          </w:tcPr>
          <w:p w14:paraId="3E63357A" w14:textId="77777777"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6F37AF" w:rsidRPr="00671764" w14:paraId="488A0577" w14:textId="77777777" w:rsidTr="006F37AF">
        <w:trPr>
          <w:trHeight w:val="450"/>
          <w:jc w:val="center"/>
        </w:trPr>
        <w:tc>
          <w:tcPr>
            <w:tcW w:w="2192" w:type="dxa"/>
            <w:vAlign w:val="center"/>
          </w:tcPr>
          <w:p w14:paraId="584BDAE3" w14:textId="77777777" w:rsidR="006F37AF" w:rsidRPr="00671764" w:rsidRDefault="006F37AF" w:rsidP="007945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1" w:type="dxa"/>
            <w:vAlign w:val="center"/>
            <w:hideMark/>
          </w:tcPr>
          <w:p w14:paraId="71191266" w14:textId="77777777" w:rsidR="006F37AF" w:rsidRPr="00671764" w:rsidRDefault="006F37AF" w:rsidP="00B12C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Align w:val="center"/>
          </w:tcPr>
          <w:p w14:paraId="69E3CE62" w14:textId="77777777" w:rsidR="006F37AF" w:rsidRPr="00671764" w:rsidRDefault="006F37AF" w:rsidP="00761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02" w:type="dxa"/>
            <w:vAlign w:val="center"/>
            <w:hideMark/>
          </w:tcPr>
          <w:p w14:paraId="63718534" w14:textId="77777777" w:rsidR="006F37AF" w:rsidRDefault="006F37AF" w:rsidP="00794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Федерация,</w:t>
            </w:r>
          </w:p>
          <w:p w14:paraId="1510028C" w14:textId="77777777" w:rsidR="006F37AF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Республика Карелия, Калевальский</w:t>
            </w:r>
            <w:r>
              <w:rPr>
                <w:sz w:val="22"/>
                <w:szCs w:val="22"/>
              </w:rPr>
              <w:t xml:space="preserve"> муниципальный</w:t>
            </w:r>
            <w:r w:rsidRPr="00671764">
              <w:rPr>
                <w:sz w:val="22"/>
                <w:szCs w:val="22"/>
              </w:rPr>
              <w:t xml:space="preserve"> район, </w:t>
            </w:r>
          </w:p>
          <w:p w14:paraId="223E627E" w14:textId="77777777" w:rsidR="006F37AF" w:rsidRPr="00671764" w:rsidRDefault="006F37AF" w:rsidP="00794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Луусалми ул. Советская зд.1а</w:t>
            </w:r>
            <w:r w:rsidRPr="006717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9" w:type="dxa"/>
            <w:vAlign w:val="center"/>
            <w:hideMark/>
          </w:tcPr>
          <w:p w14:paraId="4E554700" w14:textId="77777777" w:rsidR="006F37AF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 xml:space="preserve">Общая площадь – </w:t>
            </w:r>
            <w:r>
              <w:rPr>
                <w:sz w:val="22"/>
                <w:szCs w:val="22"/>
              </w:rPr>
              <w:t>49,4</w:t>
            </w:r>
            <w:r w:rsidRPr="006717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м2</w:t>
            </w:r>
            <w:r w:rsidRPr="0067176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назначение – нежилое, </w:t>
            </w:r>
          </w:p>
          <w:p w14:paraId="3891B2ED" w14:textId="77777777" w:rsidR="006F37AF" w:rsidRPr="00671764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кадастровый номер 10:17:</w:t>
            </w:r>
            <w:r>
              <w:rPr>
                <w:sz w:val="22"/>
                <w:szCs w:val="22"/>
              </w:rPr>
              <w:t>0040103:157</w:t>
            </w:r>
          </w:p>
        </w:tc>
      </w:tr>
    </w:tbl>
    <w:p w14:paraId="72007820" w14:textId="77777777" w:rsidR="0069387A" w:rsidRDefault="0069387A" w:rsidP="0069387A">
      <w:pPr>
        <w:jc w:val="right"/>
        <w:rPr>
          <w:sz w:val="24"/>
          <w:szCs w:val="24"/>
        </w:rPr>
      </w:pPr>
    </w:p>
    <w:sectPr w:rsidR="0069387A" w:rsidSect="00A56724">
      <w:headerReference w:type="even" r:id="rId9"/>
      <w:headerReference w:type="default" r:id="rId10"/>
      <w:pgSz w:w="11907" w:h="16834" w:code="9"/>
      <w:pgMar w:top="426" w:right="851" w:bottom="9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1AD55" w14:textId="77777777" w:rsidR="00737646" w:rsidRDefault="00737646">
      <w:r>
        <w:separator/>
      </w:r>
    </w:p>
  </w:endnote>
  <w:endnote w:type="continuationSeparator" w:id="0">
    <w:p w14:paraId="731B201F" w14:textId="77777777" w:rsidR="00737646" w:rsidRDefault="0073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A9674" w14:textId="77777777" w:rsidR="00737646" w:rsidRDefault="00737646">
      <w:r>
        <w:separator/>
      </w:r>
    </w:p>
  </w:footnote>
  <w:footnote w:type="continuationSeparator" w:id="0">
    <w:p w14:paraId="69C9C966" w14:textId="77777777" w:rsidR="00737646" w:rsidRDefault="0073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3CA99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90C1D">
      <w:rPr>
        <w:rStyle w:val="a4"/>
        <w:noProof/>
      </w:rPr>
      <w:t>2</w:t>
    </w:r>
    <w:r>
      <w:rPr>
        <w:rStyle w:val="a4"/>
      </w:rPr>
      <w:fldChar w:fldCharType="end"/>
    </w:r>
  </w:p>
  <w:p w14:paraId="2D904200" w14:textId="77777777" w:rsidR="00DC1626" w:rsidRDefault="00DC162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57ACF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F5907">
      <w:rPr>
        <w:rStyle w:val="a4"/>
        <w:noProof/>
      </w:rPr>
      <w:t>2</w:t>
    </w:r>
    <w:r>
      <w:rPr>
        <w:rStyle w:val="a4"/>
      </w:rPr>
      <w:fldChar w:fldCharType="end"/>
    </w:r>
  </w:p>
  <w:p w14:paraId="48252D37" w14:textId="77777777" w:rsidR="00DC1626" w:rsidRDefault="00DC162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2A4527"/>
    <w:multiLevelType w:val="hybridMultilevel"/>
    <w:tmpl w:val="FA4855B0"/>
    <w:lvl w:ilvl="0" w:tplc="A1B063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F65E5"/>
    <w:multiLevelType w:val="hybridMultilevel"/>
    <w:tmpl w:val="445623EA"/>
    <w:lvl w:ilvl="0" w:tplc="DFB811AC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1085D"/>
    <w:multiLevelType w:val="hybridMultilevel"/>
    <w:tmpl w:val="6EF65500"/>
    <w:lvl w:ilvl="0" w:tplc="4244BE52">
      <w:start w:val="1"/>
      <w:numFmt w:val="decimal"/>
      <w:lvlText w:val="%1."/>
      <w:lvlJc w:val="righ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FA36A2"/>
    <w:multiLevelType w:val="hybridMultilevel"/>
    <w:tmpl w:val="9F609F9A"/>
    <w:lvl w:ilvl="0" w:tplc="7CD0BC0C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484D05F5"/>
    <w:multiLevelType w:val="hybridMultilevel"/>
    <w:tmpl w:val="E082674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85B06"/>
    <w:multiLevelType w:val="hybridMultilevel"/>
    <w:tmpl w:val="DC1EE86E"/>
    <w:lvl w:ilvl="0" w:tplc="14C2A53E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672246FE"/>
    <w:multiLevelType w:val="hybridMultilevel"/>
    <w:tmpl w:val="5066B2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CE3D2F"/>
    <w:multiLevelType w:val="hybridMultilevel"/>
    <w:tmpl w:val="58702476"/>
    <w:lvl w:ilvl="0" w:tplc="7A522E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8531080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870087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005146">
    <w:abstractNumId w:val="3"/>
  </w:num>
  <w:num w:numId="4" w16cid:durableId="1222790710">
    <w:abstractNumId w:val="2"/>
  </w:num>
  <w:num w:numId="5" w16cid:durableId="41440226">
    <w:abstractNumId w:val="8"/>
  </w:num>
  <w:num w:numId="6" w16cid:durableId="1866287479">
    <w:abstractNumId w:val="1"/>
  </w:num>
  <w:num w:numId="7" w16cid:durableId="637734103">
    <w:abstractNumId w:val="6"/>
  </w:num>
  <w:num w:numId="8" w16cid:durableId="2004626696">
    <w:abstractNumId w:val="4"/>
  </w:num>
  <w:num w:numId="9" w16cid:durableId="1730151290">
    <w:abstractNumId w:val="9"/>
  </w:num>
  <w:num w:numId="10" w16cid:durableId="1670794923">
    <w:abstractNumId w:val="7"/>
  </w:num>
  <w:num w:numId="11" w16cid:durableId="2110470654">
    <w:abstractNumId w:val="5"/>
  </w:num>
  <w:num w:numId="12" w16cid:durableId="6894485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4918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03D"/>
    <w:rsid w:val="00000311"/>
    <w:rsid w:val="000042A1"/>
    <w:rsid w:val="00017723"/>
    <w:rsid w:val="000200D9"/>
    <w:rsid w:val="00044734"/>
    <w:rsid w:val="00054E31"/>
    <w:rsid w:val="00057081"/>
    <w:rsid w:val="0006761D"/>
    <w:rsid w:val="0009207A"/>
    <w:rsid w:val="000A6E42"/>
    <w:rsid w:val="000B3FEB"/>
    <w:rsid w:val="000C3BF0"/>
    <w:rsid w:val="000C603D"/>
    <w:rsid w:val="000D7AB2"/>
    <w:rsid w:val="0010151C"/>
    <w:rsid w:val="00112A6C"/>
    <w:rsid w:val="00113E30"/>
    <w:rsid w:val="00116AF5"/>
    <w:rsid w:val="00141B98"/>
    <w:rsid w:val="001475C9"/>
    <w:rsid w:val="00193049"/>
    <w:rsid w:val="001C141D"/>
    <w:rsid w:val="001E4349"/>
    <w:rsid w:val="001F6EFF"/>
    <w:rsid w:val="00243EEE"/>
    <w:rsid w:val="00244D55"/>
    <w:rsid w:val="00246FAF"/>
    <w:rsid w:val="00250D67"/>
    <w:rsid w:val="0025402A"/>
    <w:rsid w:val="00276597"/>
    <w:rsid w:val="002B520E"/>
    <w:rsid w:val="002B7054"/>
    <w:rsid w:val="002D7E6E"/>
    <w:rsid w:val="0030365F"/>
    <w:rsid w:val="00304C17"/>
    <w:rsid w:val="003129DB"/>
    <w:rsid w:val="003211C7"/>
    <w:rsid w:val="00330652"/>
    <w:rsid w:val="003623CD"/>
    <w:rsid w:val="00393516"/>
    <w:rsid w:val="003B0C4A"/>
    <w:rsid w:val="003C4B27"/>
    <w:rsid w:val="003F2F62"/>
    <w:rsid w:val="00400859"/>
    <w:rsid w:val="004049C1"/>
    <w:rsid w:val="00421596"/>
    <w:rsid w:val="0043062C"/>
    <w:rsid w:val="00435552"/>
    <w:rsid w:val="00450A62"/>
    <w:rsid w:val="004679E3"/>
    <w:rsid w:val="00476809"/>
    <w:rsid w:val="00484C3D"/>
    <w:rsid w:val="004A322C"/>
    <w:rsid w:val="004B120A"/>
    <w:rsid w:val="004C0306"/>
    <w:rsid w:val="004F2D04"/>
    <w:rsid w:val="004F53A8"/>
    <w:rsid w:val="004F561F"/>
    <w:rsid w:val="004F6A2A"/>
    <w:rsid w:val="005254EC"/>
    <w:rsid w:val="00544ACE"/>
    <w:rsid w:val="00551AF3"/>
    <w:rsid w:val="00554445"/>
    <w:rsid w:val="005A5330"/>
    <w:rsid w:val="005B7D32"/>
    <w:rsid w:val="005D6AA0"/>
    <w:rsid w:val="005F4FFB"/>
    <w:rsid w:val="005F5907"/>
    <w:rsid w:val="00635BAB"/>
    <w:rsid w:val="00650F65"/>
    <w:rsid w:val="00671764"/>
    <w:rsid w:val="00673479"/>
    <w:rsid w:val="00690C1D"/>
    <w:rsid w:val="0069387A"/>
    <w:rsid w:val="006B03F4"/>
    <w:rsid w:val="006D3E0D"/>
    <w:rsid w:val="006E3F94"/>
    <w:rsid w:val="006F37AF"/>
    <w:rsid w:val="006F3ABF"/>
    <w:rsid w:val="0071099C"/>
    <w:rsid w:val="0072666C"/>
    <w:rsid w:val="0073056F"/>
    <w:rsid w:val="00737646"/>
    <w:rsid w:val="00742CEB"/>
    <w:rsid w:val="007465D8"/>
    <w:rsid w:val="00755060"/>
    <w:rsid w:val="007617B2"/>
    <w:rsid w:val="007811A1"/>
    <w:rsid w:val="007945E3"/>
    <w:rsid w:val="007A0F69"/>
    <w:rsid w:val="007C0CD4"/>
    <w:rsid w:val="007C7D88"/>
    <w:rsid w:val="007E5CEF"/>
    <w:rsid w:val="00807619"/>
    <w:rsid w:val="008274B3"/>
    <w:rsid w:val="00860435"/>
    <w:rsid w:val="0086529C"/>
    <w:rsid w:val="008A39DB"/>
    <w:rsid w:val="008B0E53"/>
    <w:rsid w:val="008C1B43"/>
    <w:rsid w:val="008C6B12"/>
    <w:rsid w:val="008D0F04"/>
    <w:rsid w:val="008D26AE"/>
    <w:rsid w:val="008E5DB3"/>
    <w:rsid w:val="0090567E"/>
    <w:rsid w:val="00940584"/>
    <w:rsid w:val="009663D9"/>
    <w:rsid w:val="00987D1B"/>
    <w:rsid w:val="009A2DF0"/>
    <w:rsid w:val="009D537D"/>
    <w:rsid w:val="009D55F2"/>
    <w:rsid w:val="00A007A7"/>
    <w:rsid w:val="00A32687"/>
    <w:rsid w:val="00A4688B"/>
    <w:rsid w:val="00A56724"/>
    <w:rsid w:val="00A6515A"/>
    <w:rsid w:val="00AB3D73"/>
    <w:rsid w:val="00AE0506"/>
    <w:rsid w:val="00AE4440"/>
    <w:rsid w:val="00AE54B9"/>
    <w:rsid w:val="00AE7CC0"/>
    <w:rsid w:val="00B12C27"/>
    <w:rsid w:val="00B302F6"/>
    <w:rsid w:val="00B32931"/>
    <w:rsid w:val="00B3367E"/>
    <w:rsid w:val="00B71E9B"/>
    <w:rsid w:val="00B74134"/>
    <w:rsid w:val="00B83A80"/>
    <w:rsid w:val="00B860C7"/>
    <w:rsid w:val="00B864E2"/>
    <w:rsid w:val="00BE3A01"/>
    <w:rsid w:val="00C30AE7"/>
    <w:rsid w:val="00C607F3"/>
    <w:rsid w:val="00C63DF3"/>
    <w:rsid w:val="00C6485A"/>
    <w:rsid w:val="00C661FD"/>
    <w:rsid w:val="00C9028A"/>
    <w:rsid w:val="00CB11B4"/>
    <w:rsid w:val="00CC1130"/>
    <w:rsid w:val="00CD68EF"/>
    <w:rsid w:val="00CE2A8F"/>
    <w:rsid w:val="00CF17FF"/>
    <w:rsid w:val="00CF7102"/>
    <w:rsid w:val="00CF7E06"/>
    <w:rsid w:val="00D014AF"/>
    <w:rsid w:val="00D042E8"/>
    <w:rsid w:val="00D06030"/>
    <w:rsid w:val="00D11AAB"/>
    <w:rsid w:val="00D12DA1"/>
    <w:rsid w:val="00D222F7"/>
    <w:rsid w:val="00D444F4"/>
    <w:rsid w:val="00D525E0"/>
    <w:rsid w:val="00D809EF"/>
    <w:rsid w:val="00D82BF8"/>
    <w:rsid w:val="00D844B9"/>
    <w:rsid w:val="00DB4533"/>
    <w:rsid w:val="00DB472E"/>
    <w:rsid w:val="00DC1626"/>
    <w:rsid w:val="00DD3BDB"/>
    <w:rsid w:val="00DF4FD7"/>
    <w:rsid w:val="00E23A53"/>
    <w:rsid w:val="00E54020"/>
    <w:rsid w:val="00E61325"/>
    <w:rsid w:val="00E768BE"/>
    <w:rsid w:val="00E97432"/>
    <w:rsid w:val="00EA2178"/>
    <w:rsid w:val="00EB3081"/>
    <w:rsid w:val="00EB3352"/>
    <w:rsid w:val="00ED2046"/>
    <w:rsid w:val="00EF58DD"/>
    <w:rsid w:val="00F230F8"/>
    <w:rsid w:val="00F31B68"/>
    <w:rsid w:val="00F320A1"/>
    <w:rsid w:val="00F564B2"/>
    <w:rsid w:val="00F6798B"/>
    <w:rsid w:val="00F73319"/>
    <w:rsid w:val="00F74976"/>
    <w:rsid w:val="00F92F9A"/>
    <w:rsid w:val="00FA1BE4"/>
    <w:rsid w:val="00FA3377"/>
    <w:rsid w:val="00FA7798"/>
    <w:rsid w:val="00FB4710"/>
    <w:rsid w:val="00FB6BCA"/>
    <w:rsid w:val="00FC057C"/>
    <w:rsid w:val="00FD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A1760B"/>
  <w15:chartTrackingRefBased/>
  <w15:docId w15:val="{78188439-FD7F-4250-9278-7AA9CE1E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sz w:val="24"/>
    </w:rPr>
  </w:style>
  <w:style w:type="paragraph" w:styleId="20">
    <w:name w:val="Body Text 2"/>
    <w:basedOn w:val="a"/>
    <w:pPr>
      <w:spacing w:line="360" w:lineRule="auto"/>
    </w:pPr>
    <w:rPr>
      <w:sz w:val="24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autoSpaceDE w:val="0"/>
      <w:autoSpaceDN w:val="0"/>
      <w:adjustRightInd w:val="0"/>
      <w:ind w:firstLine="709"/>
    </w:pPr>
    <w:rPr>
      <w:sz w:val="24"/>
    </w:rPr>
  </w:style>
  <w:style w:type="paragraph" w:styleId="30">
    <w:name w:val="Body Text 3"/>
    <w:basedOn w:val="a"/>
    <w:rPr>
      <w:i/>
      <w:iCs/>
      <w:sz w:val="22"/>
    </w:rPr>
  </w:style>
  <w:style w:type="paragraph" w:styleId="21">
    <w:name w:val="Body Text Indent 2"/>
    <w:basedOn w:val="a"/>
    <w:pPr>
      <w:ind w:left="360"/>
    </w:pPr>
    <w:rPr>
      <w:sz w:val="24"/>
    </w:rPr>
  </w:style>
  <w:style w:type="paragraph" w:styleId="a8">
    <w:name w:val="Balloon Text"/>
    <w:basedOn w:val="a"/>
    <w:link w:val="a9"/>
    <w:rsid w:val="00F733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73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SESSIJ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SESSIJA</Template>
  <TotalTime>1</TotalTime>
  <Pages>2</Pages>
  <Words>264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Евгения Раджабова</cp:lastModifiedBy>
  <cp:revision>2</cp:revision>
  <cp:lastPrinted>2026-03-17T13:30:00Z</cp:lastPrinted>
  <dcterms:created xsi:type="dcterms:W3CDTF">2026-03-24T12:33:00Z</dcterms:created>
  <dcterms:modified xsi:type="dcterms:W3CDTF">2026-03-24T12:33:00Z</dcterms:modified>
</cp:coreProperties>
</file>